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4FE4258A" w:rsidRDefault="00997F14" w14:paraId="12A342EA" w14:textId="1302E447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FE4258A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FE4258A" w:rsidR="00D8678B">
        <w:rPr>
          <w:rFonts w:ascii="Corbel" w:hAnsi="Corbel"/>
          <w:i w:val="1"/>
          <w:iCs w:val="1"/>
        </w:rPr>
        <w:t xml:space="preserve">Załącznik nr </w:t>
      </w:r>
      <w:r w:rsidRPr="4FE4258A" w:rsidR="006F31E2">
        <w:rPr>
          <w:rFonts w:ascii="Corbel" w:hAnsi="Corbel"/>
          <w:i w:val="1"/>
          <w:iCs w:val="1"/>
        </w:rPr>
        <w:t>1.5</w:t>
      </w:r>
      <w:r w:rsidRPr="4FE4258A" w:rsidR="00D8678B">
        <w:rPr>
          <w:rFonts w:ascii="Corbel" w:hAnsi="Corbel"/>
          <w:i w:val="1"/>
          <w:iCs w:val="1"/>
        </w:rPr>
        <w:t xml:space="preserve"> do Zarządzenia</w:t>
      </w:r>
      <w:r w:rsidRPr="4FE4258A" w:rsidR="002A22BF">
        <w:rPr>
          <w:rFonts w:ascii="Corbel" w:hAnsi="Corbel"/>
          <w:i w:val="1"/>
          <w:iCs w:val="1"/>
        </w:rPr>
        <w:t xml:space="preserve"> Rektora </w:t>
      </w:r>
      <w:r w:rsidRPr="4FE4258A" w:rsidR="002A22BF">
        <w:rPr>
          <w:rFonts w:ascii="Corbel" w:hAnsi="Corbel"/>
          <w:i w:val="1"/>
          <w:iCs w:val="1"/>
        </w:rPr>
        <w:t xml:space="preserve">UR </w:t>
      </w:r>
      <w:r w:rsidRPr="4FE4258A" w:rsidR="00CD6897">
        <w:rPr>
          <w:rFonts w:ascii="Corbel" w:hAnsi="Corbel"/>
          <w:i w:val="1"/>
          <w:iCs w:val="1"/>
        </w:rPr>
        <w:t>nr</w:t>
      </w:r>
      <w:r w:rsidRPr="4FE4258A" w:rsidR="00CD6897">
        <w:rPr>
          <w:rFonts w:ascii="Corbel" w:hAnsi="Corbel"/>
          <w:i w:val="1"/>
          <w:iCs w:val="1"/>
        </w:rPr>
        <w:t xml:space="preserve"> </w:t>
      </w:r>
      <w:r w:rsidRPr="4FE4258A" w:rsidR="002E1031">
        <w:rPr>
          <w:rFonts w:ascii="Corbel" w:hAnsi="Corbel"/>
          <w:i w:val="1"/>
          <w:iCs w:val="1"/>
        </w:rPr>
        <w:t>7</w:t>
      </w:r>
      <w:r w:rsidRPr="4FE4258A" w:rsidR="00F17567">
        <w:rPr>
          <w:rFonts w:ascii="Corbel" w:hAnsi="Corbel"/>
          <w:i w:val="1"/>
          <w:iCs w:val="1"/>
        </w:rPr>
        <w:t>/20</w:t>
      </w:r>
      <w:r w:rsidRPr="4FE4258A" w:rsidR="002E1031">
        <w:rPr>
          <w:rFonts w:ascii="Corbel" w:hAnsi="Corbel"/>
          <w:i w:val="1"/>
          <w:iCs w:val="1"/>
        </w:rPr>
        <w:t>23</w:t>
      </w:r>
    </w:p>
    <w:p w:rsidRPr="009C54AE" w:rsidR="0085747A" w:rsidP="009C54AE" w:rsidRDefault="0085747A" w14:paraId="1C4AB7D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CA54AC" w:rsidR="007322D4" w:rsidP="007322D4" w:rsidRDefault="007322D4" w14:paraId="46AA6AC6" w14:textId="7BEB92C6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</w:rPr>
      </w:pPr>
      <w:r w:rsidRPr="0023699E">
        <w:rPr>
          <w:rFonts w:ascii="Corbel" w:hAnsi="Corbel"/>
          <w:b/>
          <w:smallCaps/>
        </w:rPr>
        <w:t xml:space="preserve">dotyczy cyklu </w:t>
      </w:r>
      <w:r w:rsidRPr="00A4442A">
        <w:rPr>
          <w:rFonts w:ascii="Corbel" w:hAnsi="Corbel"/>
          <w:b/>
          <w:smallCaps/>
        </w:rPr>
        <w:t xml:space="preserve">kształcenia </w:t>
      </w:r>
      <w:r w:rsidRPr="00A4442A">
        <w:rPr>
          <w:rFonts w:ascii="Corbel" w:hAnsi="Corbel"/>
          <w:b/>
          <w:i/>
          <w:smallCaps/>
        </w:rPr>
        <w:t>202</w:t>
      </w:r>
      <w:r w:rsidR="002E1031">
        <w:rPr>
          <w:rFonts w:ascii="Corbel" w:hAnsi="Corbel"/>
          <w:b/>
          <w:i/>
          <w:smallCaps/>
        </w:rPr>
        <w:t>3</w:t>
      </w:r>
      <w:r w:rsidRPr="00A4442A">
        <w:rPr>
          <w:rFonts w:ascii="Corbel" w:hAnsi="Corbel"/>
          <w:b/>
          <w:i/>
          <w:smallCaps/>
        </w:rPr>
        <w:t>/202</w:t>
      </w:r>
      <w:r w:rsidR="002E1031">
        <w:rPr>
          <w:rFonts w:ascii="Corbel" w:hAnsi="Corbel"/>
          <w:b/>
          <w:i/>
          <w:smallCaps/>
        </w:rPr>
        <w:t>4</w:t>
      </w:r>
      <w:r w:rsidRPr="00A4442A">
        <w:rPr>
          <w:rFonts w:ascii="Corbel" w:hAnsi="Corbel"/>
          <w:b/>
          <w:i/>
          <w:smallCaps/>
        </w:rPr>
        <w:t>-202</w:t>
      </w:r>
      <w:r w:rsidR="002E1031">
        <w:rPr>
          <w:rFonts w:ascii="Corbel" w:hAnsi="Corbel"/>
          <w:b/>
          <w:i/>
          <w:smallCaps/>
        </w:rPr>
        <w:t>5</w:t>
      </w:r>
      <w:r w:rsidRPr="00A4442A">
        <w:rPr>
          <w:rFonts w:ascii="Corbel" w:hAnsi="Corbel"/>
          <w:b/>
          <w:i/>
          <w:smallCaps/>
        </w:rPr>
        <w:t>/202</w:t>
      </w:r>
      <w:r w:rsidR="002E1031">
        <w:rPr>
          <w:rFonts w:ascii="Corbel" w:hAnsi="Corbel"/>
          <w:b/>
          <w:i/>
          <w:smallCaps/>
        </w:rPr>
        <w:t>6</w:t>
      </w:r>
    </w:p>
    <w:p w:rsidRPr="0023699E" w:rsidR="007322D4" w:rsidP="4FE4258A" w:rsidRDefault="007322D4" w14:paraId="12CF1915" w14:textId="784D148D">
      <w:pPr>
        <w:spacing w:after="0" w:line="240" w:lineRule="exact"/>
        <w:jc w:val="both"/>
        <w:rPr>
          <w:rFonts w:ascii="Corbel" w:hAnsi="Corbel"/>
          <w:i w:val="1"/>
          <w:iCs w:val="1"/>
        </w:rPr>
      </w:pPr>
      <w:r w:rsidRPr="4FE4258A" w:rsidR="007322D4">
        <w:rPr>
          <w:rFonts w:ascii="Corbel" w:hAnsi="Corbel"/>
          <w:i w:val="1"/>
          <w:iCs w:val="1"/>
        </w:rPr>
        <w:t xml:space="preserve">                                                                                                    </w:t>
      </w:r>
      <w:r>
        <w:tab/>
      </w:r>
      <w:r>
        <w:tab/>
      </w:r>
      <w:r w:rsidRPr="4FE4258A" w:rsidR="7BD58E0F">
        <w:rPr>
          <w:rFonts w:ascii="Corbel" w:hAnsi="Corbel"/>
          <w:i w:val="1"/>
          <w:iCs w:val="1"/>
        </w:rPr>
        <w:t>(skrajne daty)</w:t>
      </w:r>
    </w:p>
    <w:p w:rsidRPr="0023699E" w:rsidR="007322D4" w:rsidP="007322D4" w:rsidRDefault="007322D4" w14:paraId="2E01E45E" w14:textId="34E2EB2A">
      <w:pPr>
        <w:spacing w:after="0" w:line="240" w:lineRule="exact"/>
        <w:jc w:val="both"/>
        <w:rPr>
          <w:rFonts w:ascii="Corbel" w:hAnsi="Corbel"/>
        </w:rPr>
      </w:pP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>Rok akademicki 202</w:t>
      </w:r>
      <w:r w:rsidR="002E1031">
        <w:rPr>
          <w:rFonts w:ascii="Corbel" w:hAnsi="Corbel"/>
        </w:rPr>
        <w:t>5</w:t>
      </w:r>
      <w:r w:rsidRPr="0023699E">
        <w:rPr>
          <w:rFonts w:ascii="Corbel" w:hAnsi="Corbel"/>
        </w:rPr>
        <w:t>/202</w:t>
      </w:r>
      <w:r w:rsidR="002E1031">
        <w:rPr>
          <w:rFonts w:ascii="Corbel" w:hAnsi="Corbel"/>
        </w:rPr>
        <w:t>6</w:t>
      </w:r>
    </w:p>
    <w:p w:rsidRPr="009C54AE" w:rsidR="0085747A" w:rsidP="009C54AE" w:rsidRDefault="0085747A" w14:paraId="2B92D62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B2EFB1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2D4C07C" w14:paraId="188273FA" w14:textId="77777777">
        <w:tc>
          <w:tcPr>
            <w:tcW w:w="2694" w:type="dxa"/>
            <w:vAlign w:val="center"/>
          </w:tcPr>
          <w:p w:rsidRPr="009C54AE" w:rsidR="0085747A" w:rsidP="009C54AE" w:rsidRDefault="00C05F44" w14:paraId="1462DE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32D4C07C" w:rsidRDefault="005B5B0C" w14:paraId="2FF9AD84" w14:textId="7A5C445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D4C07C">
              <w:rPr>
                <w:rFonts w:ascii="Corbel" w:hAnsi="Corbel"/>
                <w:bCs/>
                <w:sz w:val="24"/>
                <w:szCs w:val="24"/>
              </w:rPr>
              <w:t>Systemy ustrojowe wybranych państw Europy Środkowo-Wschodniej</w:t>
            </w:r>
          </w:p>
        </w:tc>
      </w:tr>
      <w:tr w:rsidRPr="009C54AE" w:rsidR="0085747A" w:rsidTr="32D4C07C" w14:paraId="4DD8B71D" w14:textId="77777777">
        <w:tc>
          <w:tcPr>
            <w:tcW w:w="2694" w:type="dxa"/>
            <w:vAlign w:val="center"/>
          </w:tcPr>
          <w:p w:rsidRPr="009C54AE" w:rsidR="0085747A" w:rsidP="009C54AE" w:rsidRDefault="00C05F44" w14:paraId="5FA7FB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7322D4" w:rsidR="0085747A" w:rsidP="007322D4" w:rsidRDefault="007322D4" w14:paraId="4A5C3136" w14:textId="5680AAE9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7322D4">
              <w:rPr>
                <w:rFonts w:ascii="Corbel" w:hAnsi="Corbel" w:cs="Calibri"/>
                <w:sz w:val="24"/>
                <w:szCs w:val="24"/>
              </w:rPr>
              <w:t>ASO 61</w:t>
            </w:r>
          </w:p>
        </w:tc>
      </w:tr>
      <w:tr w:rsidRPr="009C54AE" w:rsidR="007322D4" w:rsidTr="32D4C07C" w14:paraId="636CA803" w14:textId="77777777">
        <w:tc>
          <w:tcPr>
            <w:tcW w:w="2694" w:type="dxa"/>
            <w:vAlign w:val="center"/>
          </w:tcPr>
          <w:p w:rsidRPr="009C54AE" w:rsidR="007322D4" w:rsidP="007322D4" w:rsidRDefault="007322D4" w14:paraId="0DF5AC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7322D4" w:rsidP="32D4C07C" w:rsidRDefault="007322D4" w14:paraId="24F4EE74" w14:textId="3C400F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32D4C07C" w:rsidR="006B1D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7322D4" w:rsidTr="32D4C07C" w14:paraId="71942288" w14:textId="77777777">
        <w:tc>
          <w:tcPr>
            <w:tcW w:w="2694" w:type="dxa"/>
            <w:vAlign w:val="center"/>
          </w:tcPr>
          <w:p w:rsidRPr="009C54AE" w:rsidR="007322D4" w:rsidP="007322D4" w:rsidRDefault="007322D4" w14:paraId="5A766D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7322D4" w:rsidP="32D4C07C" w:rsidRDefault="6CC0E7FD" w14:paraId="0C42967E" w14:textId="56EB9D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32D4C07C" w:rsidR="00E4669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Pr="009C54AE" w:rsidR="007322D4" w:rsidTr="32D4C07C" w14:paraId="3BB144F5" w14:textId="77777777">
        <w:tc>
          <w:tcPr>
            <w:tcW w:w="2694" w:type="dxa"/>
            <w:vAlign w:val="center"/>
          </w:tcPr>
          <w:p w:rsidRPr="009C54AE" w:rsidR="007322D4" w:rsidP="007322D4" w:rsidRDefault="007322D4" w14:paraId="5AFDB5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522A4BF8" w14:textId="55C8A6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5C1A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7322D4" w:rsidTr="32D4C07C" w14:paraId="34F7B7BE" w14:textId="77777777">
        <w:tc>
          <w:tcPr>
            <w:tcW w:w="2694" w:type="dxa"/>
            <w:vAlign w:val="center"/>
          </w:tcPr>
          <w:p w:rsidRPr="009C54AE" w:rsidR="007322D4" w:rsidP="007322D4" w:rsidRDefault="007322D4" w14:paraId="1AAF3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4F2AB893" w14:textId="2BDDBF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Pr="009C54AE" w:rsidR="007322D4" w:rsidTr="32D4C07C" w14:paraId="3BE005C2" w14:textId="77777777">
        <w:tc>
          <w:tcPr>
            <w:tcW w:w="2694" w:type="dxa"/>
            <w:vAlign w:val="center"/>
          </w:tcPr>
          <w:p w:rsidRPr="009C54AE" w:rsidR="007322D4" w:rsidP="007322D4" w:rsidRDefault="007322D4" w14:paraId="1E50D3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1DD97EBE" w14:textId="1FDEC7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483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7322D4" w:rsidTr="32D4C07C" w14:paraId="261D7C37" w14:textId="77777777">
        <w:tc>
          <w:tcPr>
            <w:tcW w:w="2694" w:type="dxa"/>
            <w:vAlign w:val="center"/>
          </w:tcPr>
          <w:p w:rsidRPr="009C54AE" w:rsidR="007322D4" w:rsidP="007322D4" w:rsidRDefault="007322D4" w14:paraId="1C49A8F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50E2C146" w14:textId="720EAD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B1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7322D4" w:rsidTr="32D4C07C" w14:paraId="060E9E72" w14:textId="77777777">
        <w:tc>
          <w:tcPr>
            <w:tcW w:w="2694" w:type="dxa"/>
            <w:vAlign w:val="center"/>
          </w:tcPr>
          <w:p w:rsidRPr="009C54AE" w:rsidR="007322D4" w:rsidP="007322D4" w:rsidRDefault="007322D4" w14:paraId="5432FF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436EA076" w14:textId="643156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Pr="009C54AE" w:rsidR="007322D4" w:rsidTr="32D4C07C" w14:paraId="2D9C035C" w14:textId="77777777">
        <w:tc>
          <w:tcPr>
            <w:tcW w:w="2694" w:type="dxa"/>
            <w:vAlign w:val="center"/>
          </w:tcPr>
          <w:p w:rsidRPr="009C54AE" w:rsidR="007322D4" w:rsidP="007322D4" w:rsidRDefault="007322D4" w14:paraId="79E12B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4E40F8F7" w14:textId="657D17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D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7322D4" w:rsidTr="32D4C07C" w14:paraId="3042BCC3" w14:textId="77777777">
        <w:tc>
          <w:tcPr>
            <w:tcW w:w="2694" w:type="dxa"/>
            <w:vAlign w:val="center"/>
          </w:tcPr>
          <w:p w:rsidRPr="009C54AE" w:rsidR="007322D4" w:rsidP="007322D4" w:rsidRDefault="007322D4" w14:paraId="55399B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1E1F4264" w14:textId="10210F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7322D4" w:rsidTr="32D4C07C" w14:paraId="3B58BFED" w14:textId="77777777">
        <w:tc>
          <w:tcPr>
            <w:tcW w:w="2694" w:type="dxa"/>
            <w:vAlign w:val="center"/>
          </w:tcPr>
          <w:p w:rsidRPr="009C54AE" w:rsidR="007322D4" w:rsidP="007322D4" w:rsidRDefault="007322D4" w14:paraId="0B5054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E058CD" w14:paraId="23D19BF5" w14:textId="2BB1B2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58CD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Viktoriya Serzhanova, prof. UR</w:t>
            </w:r>
          </w:p>
        </w:tc>
      </w:tr>
      <w:tr w:rsidRPr="009C54AE" w:rsidR="00404378" w:rsidTr="32D4C07C" w14:paraId="0FD4E472" w14:textId="77777777">
        <w:tc>
          <w:tcPr>
            <w:tcW w:w="2694" w:type="dxa"/>
            <w:vAlign w:val="center"/>
          </w:tcPr>
          <w:p w:rsidRPr="009C54AE" w:rsidR="00404378" w:rsidP="00404378" w:rsidRDefault="00404378" w14:paraId="56C7AA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3D6286" w:rsidR="003D6286" w:rsidP="003D6286" w:rsidRDefault="003D6286" w14:paraId="7B891318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D6286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="003D6286" w:rsidP="003D6286" w:rsidRDefault="003D6286" w14:paraId="4657EE5C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D6286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3D6286" w:rsidR="00404378" w:rsidP="003D6286" w:rsidRDefault="003D6286" w14:paraId="44DA900C" w14:textId="2F2555C3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D6286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:rsidRPr="009C54AE" w:rsidR="0085747A" w:rsidP="009C54AE" w:rsidRDefault="0085747A" w14:paraId="754C92D9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5AA79D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810A28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13870E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930"/>
        <w:gridCol w:w="722"/>
        <w:gridCol w:w="821"/>
        <w:gridCol w:w="763"/>
        <w:gridCol w:w="949"/>
        <w:gridCol w:w="1190"/>
        <w:gridCol w:w="1504"/>
      </w:tblGrid>
      <w:tr w:rsidRPr="009C54AE" w:rsidR="00015B8F" w:rsidTr="32D4C07C" w14:paraId="70517665" w14:textId="77777777"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2D4F65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9F19E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55F05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6EE4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E3D86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96D48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07B79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BF21B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220F5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585053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322D4" w:rsidR="00015B8F" w:rsidP="009C54AE" w:rsidRDefault="00015B8F" w14:paraId="1B24DD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7322D4">
              <w:rPr>
                <w:rFonts w:ascii="Corbel" w:hAnsi="Corbel"/>
                <w:bCs/>
                <w:szCs w:val="24"/>
              </w:rPr>
              <w:t>Liczba pkt</w:t>
            </w:r>
            <w:r w:rsidRPr="007322D4" w:rsidR="00B90885">
              <w:rPr>
                <w:rFonts w:ascii="Corbel" w:hAnsi="Corbel"/>
                <w:bCs/>
                <w:szCs w:val="24"/>
              </w:rPr>
              <w:t>.</w:t>
            </w:r>
            <w:r w:rsidRPr="007322D4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Pr="009C54AE" w:rsidR="00015B8F" w:rsidTr="32D4C07C" w14:paraId="44304282" w14:textId="77777777">
        <w:trPr>
          <w:trHeight w:val="453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73303B" w14:paraId="0038022C" w14:textId="51E05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FB800A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0FE59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62E56754" w14:paraId="48C889E8" w14:textId="4588D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05F61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61CD16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A9B18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AFAED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784BC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322D4" w14:paraId="4A4B4203" w14:textId="40E7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2E31E33B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4AE71D7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1F62E9B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7322D4" w14:paraId="30AD4995" w14:textId="32F9F5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74FD7">
        <w:rPr>
          <w:rFonts w:ascii="Corbel" w:hAnsi="Corbel" w:eastAsia="MS Gothic;ＭＳ ゴシック" w:cs="MS Gothic;ＭＳ ゴシック"/>
          <w:b w:val="0"/>
          <w:sz w:val="22"/>
        </w:rPr>
        <w:t>×</w:t>
      </w:r>
      <w:r>
        <w:rPr>
          <w:rFonts w:ascii="Corbel" w:hAnsi="Corbel" w:eastAsia="MS Gothic;ＭＳ ゴシック" w:cs="MS Gothic;ＭＳ ゴシック"/>
          <w:b w:val="0"/>
          <w:sz w:val="22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85747A" w:rsidP="32D4C07C" w:rsidRDefault="007322D4" w14:paraId="02EC97C6" w14:textId="0790279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2D4C07C">
        <w:rPr>
          <w:rFonts w:ascii="Corbel" w:hAnsi="Corbel" w:eastAsia="MS Gothic;ＭＳ ゴシック" w:cs="MS Gothic;ＭＳ ゴシック"/>
          <w:b w:val="0"/>
          <w:sz w:val="22"/>
        </w:rPr>
        <w:t xml:space="preserve">× </w:t>
      </w:r>
      <w:r w:rsidRPr="32D4C07C" w:rsidR="0085747A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:rsidRPr="009C54AE" w:rsidR="0085747A" w:rsidP="009C54AE" w:rsidRDefault="0085747A" w14:paraId="498734B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4FE4258A" w:rsidRDefault="00E22FBC" w14:paraId="62FE0348" w14:textId="747DA1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FE4258A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FE4258A" w:rsidR="00E22FBC">
        <w:rPr>
          <w:rFonts w:ascii="Corbel" w:hAnsi="Corbel"/>
          <w:caps w:val="0"/>
          <w:smallCaps w:val="0"/>
        </w:rPr>
        <w:t>For</w:t>
      </w:r>
      <w:r w:rsidRPr="4FE4258A" w:rsidR="00445970">
        <w:rPr>
          <w:rFonts w:ascii="Corbel" w:hAnsi="Corbel"/>
          <w:caps w:val="0"/>
          <w:smallCaps w:val="0"/>
        </w:rPr>
        <w:t xml:space="preserve">ma zaliczenia </w:t>
      </w:r>
      <w:r w:rsidRPr="4FE4258A" w:rsidR="00445970">
        <w:rPr>
          <w:rFonts w:ascii="Corbel" w:hAnsi="Corbel"/>
          <w:caps w:val="0"/>
          <w:smallCaps w:val="0"/>
        </w:rPr>
        <w:t xml:space="preserve">przedmiotu </w:t>
      </w:r>
      <w:r w:rsidRPr="4FE4258A" w:rsidR="00E22FBC">
        <w:rPr>
          <w:rFonts w:ascii="Corbel" w:hAnsi="Corbel"/>
          <w:caps w:val="0"/>
          <w:smallCaps w:val="0"/>
        </w:rPr>
        <w:t>(</w:t>
      </w:r>
      <w:r w:rsidRPr="4FE4258A" w:rsidR="00E22FBC">
        <w:rPr>
          <w:rFonts w:ascii="Corbel" w:hAnsi="Corbel"/>
          <w:caps w:val="0"/>
          <w:smallCaps w:val="0"/>
        </w:rPr>
        <w:t xml:space="preserve">z toku) </w:t>
      </w:r>
      <w:r w:rsidRPr="4FE4258A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776F46" w:rsidP="009C54AE" w:rsidRDefault="00776F46" w14:paraId="4825503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 xml:space="preserve"> </w:t>
      </w:r>
    </w:p>
    <w:p w:rsidR="00E960BB" w:rsidP="009C54AE" w:rsidRDefault="00776F46" w14:paraId="77F54884" w14:textId="5A82101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>zaliczenie z oceną</w:t>
      </w:r>
    </w:p>
    <w:p w:rsidR="00776F46" w:rsidP="009C54AE" w:rsidRDefault="00776F46" w14:paraId="4AB0F7B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7EBE1F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2D4C07C">
        <w:rPr>
          <w:rFonts w:ascii="Corbel" w:hAnsi="Corbel"/>
        </w:rPr>
        <w:t xml:space="preserve">2.Wymagania wstępne </w:t>
      </w:r>
    </w:p>
    <w:p w:rsidR="32D4C07C" w:rsidP="32D4C07C" w:rsidRDefault="32D4C07C" w14:paraId="53052D66" w14:textId="428AF09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D4C07C" w14:paraId="5F95C9D7" w14:textId="77777777">
        <w:tc>
          <w:tcPr>
            <w:tcW w:w="9670" w:type="dxa"/>
          </w:tcPr>
          <w:p w:rsidRPr="009C54AE" w:rsidR="0085747A" w:rsidP="32D4C07C" w:rsidRDefault="00776F46" w14:paraId="5A4336AF" w14:textId="3FF361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:rsidR="00153C41" w:rsidP="009C54AE" w:rsidRDefault="00153C41" w14:paraId="106D170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4FE4258A" w:rsidRDefault="0071620A" w14:paraId="4418F375" w14:textId="3062DB6E">
      <w:pPr>
        <w:pStyle w:val="Punktygwne"/>
        <w:spacing w:before="0" w:after="0"/>
        <w:rPr>
          <w:rFonts w:ascii="Corbel" w:hAnsi="Corbel"/>
        </w:rPr>
      </w:pPr>
      <w:r w:rsidRPr="4FE4258A" w:rsidR="0071620A">
        <w:rPr>
          <w:rFonts w:ascii="Corbel" w:hAnsi="Corbel"/>
        </w:rPr>
        <w:t>3.</w:t>
      </w:r>
      <w:r w:rsidRPr="4FE4258A" w:rsidR="0085747A">
        <w:rPr>
          <w:rFonts w:ascii="Corbel" w:hAnsi="Corbel"/>
        </w:rPr>
        <w:t xml:space="preserve"> </w:t>
      </w:r>
      <w:r w:rsidRPr="4FE4258A" w:rsidR="00A84C85">
        <w:rPr>
          <w:rFonts w:ascii="Corbel" w:hAnsi="Corbel"/>
        </w:rPr>
        <w:t xml:space="preserve">cele, efekty uczenia </w:t>
      </w:r>
      <w:r w:rsidRPr="4FE4258A" w:rsidR="00A84C85">
        <w:rPr>
          <w:rFonts w:ascii="Corbel" w:hAnsi="Corbel"/>
        </w:rPr>
        <w:t>się</w:t>
      </w:r>
      <w:r w:rsidRPr="4FE4258A" w:rsidR="0085747A">
        <w:rPr>
          <w:rFonts w:ascii="Corbel" w:hAnsi="Corbel"/>
        </w:rPr>
        <w:t>,</w:t>
      </w:r>
      <w:r w:rsidRPr="4FE4258A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0C40A4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6FE0E8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B803F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15467D" w:rsidTr="4FE4258A" w14:paraId="470F688B" w14:textId="77777777">
        <w:tc>
          <w:tcPr>
            <w:tcW w:w="844" w:type="dxa"/>
            <w:tcMar/>
            <w:vAlign w:val="center"/>
          </w:tcPr>
          <w:p w:rsidRPr="009C54AE" w:rsidR="0015467D" w:rsidP="00386E95" w:rsidRDefault="0015467D" w14:paraId="7C549CE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Mar/>
            <w:vAlign w:val="center"/>
          </w:tcPr>
          <w:p w:rsidRPr="009C54AE" w:rsidR="0015467D" w:rsidP="00386E95" w:rsidRDefault="0015467D" w14:paraId="03B4B84F" w14:textId="219CD4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18E5">
              <w:rPr>
                <w:rFonts w:ascii="Corbel" w:hAnsi="Corbel"/>
                <w:b w:val="0"/>
                <w:sz w:val="24"/>
                <w:szCs w:val="24"/>
              </w:rPr>
              <w:t xml:space="preserve">Zajęcia mają na celu zapoznanie studentów z problematyką współczesnych rozwiązań ustrojowych w 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>państw</w:t>
            </w:r>
            <w:r>
              <w:rPr>
                <w:rFonts w:ascii="Corbel" w:hAnsi="Corbel"/>
                <w:b w:val="0"/>
                <w:sz w:val="24"/>
                <w:szCs w:val="24"/>
              </w:rPr>
              <w:t>ach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 xml:space="preserve"> Europy Środkowo-Wschodniej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818E5">
              <w:rPr>
                <w:rFonts w:ascii="Corbel" w:hAnsi="Corbel"/>
                <w:b w:val="0"/>
                <w:sz w:val="24"/>
                <w:szCs w:val="24"/>
              </w:rPr>
              <w:t>a w szczególności z organizacją, kompetencjami oraz zasadami funkcjonowania instytucji ustrojowych oraz naczelnych organów państwowych i ich wzajemnych relacji.</w:t>
            </w:r>
          </w:p>
        </w:tc>
      </w:tr>
      <w:tr w:rsidRPr="009C54AE" w:rsidR="0015467D" w:rsidTr="4FE4258A" w14:paraId="5D9AEFB6" w14:textId="77777777">
        <w:tc>
          <w:tcPr>
            <w:tcW w:w="844" w:type="dxa"/>
            <w:tcMar/>
            <w:vAlign w:val="center"/>
          </w:tcPr>
          <w:p w:rsidRPr="009C54AE" w:rsidR="0015467D" w:rsidP="00386E95" w:rsidRDefault="0015467D" w14:paraId="352A7F0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Mar/>
            <w:vAlign w:val="center"/>
          </w:tcPr>
          <w:p w:rsidRPr="009C54AE" w:rsidR="0015467D" w:rsidP="00386E95" w:rsidRDefault="0015467D" w14:paraId="3A5803EA" w14:textId="7A25733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FE4258A" w:rsidR="0015467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Zapoznanie studentów z </w:t>
            </w:r>
            <w:r w:rsidRPr="4FE4258A" w:rsidR="0015467D">
              <w:rPr>
                <w:rFonts w:ascii="Corbel" w:hAnsi="Corbel"/>
                <w:b w:val="0"/>
                <w:bCs w:val="0"/>
                <w:sz w:val="24"/>
                <w:szCs w:val="24"/>
              </w:rPr>
              <w:t>organizacją, kompetencjami oraz zasadami funkcjonowania instytucji ustrojowych</w:t>
            </w:r>
            <w:r w:rsidRPr="4FE4258A" w:rsidR="0015467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 </w:t>
            </w:r>
            <w:r w:rsidRPr="4FE4258A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>państw</w:t>
            </w:r>
            <w:r w:rsidRPr="4FE4258A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ach </w:t>
            </w:r>
            <w:r w:rsidRPr="4FE4258A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>Europy</w:t>
            </w:r>
            <w:r w:rsidRPr="4FE4258A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Środkowo-Wschodniej</w:t>
            </w:r>
            <w:r w:rsidRPr="4FE4258A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. </w:t>
            </w:r>
          </w:p>
        </w:tc>
      </w:tr>
    </w:tbl>
    <w:p w:rsidR="0085747A" w:rsidP="009C54AE" w:rsidRDefault="0085747A" w14:paraId="4DE80B73" w14:textId="2BCFDE9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5467D" w:rsidP="009C54AE" w:rsidRDefault="0015467D" w14:paraId="3D3A301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A0C14C4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C8582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A4442A" w:rsidTr="4FE4258A" w14:paraId="6791C137" w14:textId="77777777">
        <w:tc>
          <w:tcPr>
            <w:tcW w:w="1681" w:type="dxa"/>
            <w:tcMar/>
            <w:vAlign w:val="center"/>
          </w:tcPr>
          <w:p w:rsidRPr="009C54AE" w:rsidR="00A4442A" w:rsidP="009C5102" w:rsidRDefault="00A4442A" w14:paraId="7CF79F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9C54AE" w:rsidR="00A4442A" w:rsidP="009C5102" w:rsidRDefault="00A4442A" w14:paraId="42ADCC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A4442A" w:rsidP="009C5102" w:rsidRDefault="00A4442A" w14:paraId="207FF2C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A4442A" w:rsidTr="4FE4258A" w14:paraId="2A1B4BA2" w14:textId="77777777">
        <w:tc>
          <w:tcPr>
            <w:tcW w:w="1681" w:type="dxa"/>
            <w:tcMar/>
          </w:tcPr>
          <w:p w:rsidRPr="009C54AE" w:rsidR="00A4442A" w:rsidP="009C5102" w:rsidRDefault="00A4442A" w14:paraId="5DAE3DA9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00805EB4" w14:textId="244F0479">
            <w:pPr>
              <w:jc w:val="both"/>
            </w:pPr>
            <w:r w:rsidRPr="4FE4258A" w:rsidR="00A4442A">
              <w:rPr>
                <w:rFonts w:ascii="Corbel" w:hAnsi="Corbel"/>
                <w:sz w:val="24"/>
                <w:szCs w:val="24"/>
              </w:rPr>
              <w:t xml:space="preserve">student ma podstawową wiedzę na temat poszczególnych systemów politycznych, potrafi przedstawić </w:t>
            </w:r>
            <w:r w:rsidRPr="4FE4258A" w:rsidR="00A4442A">
              <w:rPr>
                <w:rFonts w:ascii="Corbel" w:hAnsi="Corbel"/>
                <w:sz w:val="24"/>
                <w:szCs w:val="24"/>
              </w:rPr>
              <w:t>zasady funkcjonowania</w:t>
            </w:r>
            <w:r w:rsidRPr="4FE4258A" w:rsidR="00A4442A">
              <w:rPr>
                <w:rFonts w:ascii="Corbel" w:hAnsi="Corbel"/>
                <w:sz w:val="24"/>
                <w:szCs w:val="24"/>
              </w:rPr>
              <w:t xml:space="preserve"> oraz zarys ewolucji podstawowych instytucji administracyjnych i prawnych w wybranych państwach</w:t>
            </w:r>
            <w:r w:rsidRPr="4FE4258A" w:rsidR="00A4442A"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57BDDEDB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Pr="009C54AE" w:rsidR="00A4442A" w:rsidTr="4FE4258A" w14:paraId="685FD473" w14:textId="77777777">
        <w:tc>
          <w:tcPr>
            <w:tcW w:w="1681" w:type="dxa"/>
            <w:tcMar/>
          </w:tcPr>
          <w:p w:rsidRPr="009C54AE" w:rsidR="00A4442A" w:rsidP="009C5102" w:rsidRDefault="00A4442A" w14:paraId="74313D25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2003B698" w14:textId="77777777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posiada wiedzę na temat współczesnych ustrojów politycznych, zasad organizacji i funkcjonowania naczelnych organów państwowych, a także zasad konstytucyjno – prawnych 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4980AC53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9C54AE" w:rsidR="00A4442A" w:rsidTr="4FE4258A" w14:paraId="6D308347" w14:textId="77777777">
        <w:tc>
          <w:tcPr>
            <w:tcW w:w="1681" w:type="dxa"/>
            <w:tcMar/>
          </w:tcPr>
          <w:p w:rsidRPr="009C54AE" w:rsidR="00A4442A" w:rsidP="009C5102" w:rsidRDefault="00A4442A" w14:paraId="3F6639FC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4FCB5C33" w14:textId="77777777">
            <w:r w:rsidRPr="00203BC8">
              <w:rPr>
                <w:rFonts w:ascii="Corbel" w:hAnsi="Corbel"/>
                <w:sz w:val="24"/>
                <w:szCs w:val="24"/>
              </w:rPr>
              <w:t>student posiada podstawową wiedzę z zakresu instytucji demokratycznych systemów po</w:t>
            </w:r>
            <w:r>
              <w:rPr>
                <w:rFonts w:ascii="Corbel" w:hAnsi="Corbel"/>
                <w:sz w:val="24"/>
                <w:szCs w:val="24"/>
              </w:rPr>
              <w:t xml:space="preserve">litycznych i prawnych wybranych </w:t>
            </w:r>
            <w:r w:rsidRPr="00203BC8">
              <w:rPr>
                <w:rFonts w:ascii="Corbel" w:hAnsi="Corbel"/>
                <w:sz w:val="24"/>
                <w:szCs w:val="24"/>
              </w:rPr>
              <w:t>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479D00B2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A97A90">
              <w:rPr>
                <w:rFonts w:ascii="Corbel" w:hAnsi="Corbel"/>
                <w:sz w:val="24"/>
                <w:szCs w:val="24"/>
              </w:rPr>
              <w:t>,</w:t>
            </w:r>
          </w:p>
        </w:tc>
      </w:tr>
      <w:tr w:rsidRPr="009C54AE" w:rsidR="00A4442A" w:rsidTr="4FE4258A" w14:paraId="44F521E9" w14:textId="77777777">
        <w:tc>
          <w:tcPr>
            <w:tcW w:w="1681" w:type="dxa"/>
            <w:tcMar/>
          </w:tcPr>
          <w:p w:rsidRPr="009C54AE" w:rsidR="00A4442A" w:rsidP="009C5102" w:rsidRDefault="00A4442A" w14:paraId="79293A18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Mar/>
          </w:tcPr>
          <w:p w:rsidRPr="00F16777" w:rsidR="00A4442A" w:rsidP="009C5102" w:rsidRDefault="00A4442A" w14:paraId="3DA69BF0" w14:textId="5278233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16777">
              <w:rPr>
                <w:rFonts w:ascii="Corbel" w:hAnsi="Corbel"/>
                <w:sz w:val="24"/>
                <w:szCs w:val="24"/>
              </w:rPr>
              <w:t>student zna i rozumie najważniejsze dylematy jakie niesie za sobą rozwój cywilizacyjny w obrębie nauk prawno-administracyjnych i ekonomicznych w wybranych państw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F16777"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3BB90B59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A4442A" w:rsidTr="4FE4258A" w14:paraId="18C59D4F" w14:textId="77777777">
        <w:tc>
          <w:tcPr>
            <w:tcW w:w="1681" w:type="dxa"/>
            <w:tcMar/>
          </w:tcPr>
          <w:p w:rsidRPr="009C54AE" w:rsidR="00A4442A" w:rsidP="009C5102" w:rsidRDefault="00A4442A" w14:paraId="0B22B38D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4D4EDBC6" w14:textId="77777777">
            <w:r w:rsidRPr="00203BC8">
              <w:rPr>
                <w:rFonts w:ascii="Corbel" w:hAnsi="Corbel"/>
                <w:sz w:val="24"/>
                <w:szCs w:val="24"/>
              </w:rPr>
              <w:t xml:space="preserve">student potrafi prawidłowo identyfikować i interpretować zjawiska prawne, społeczne, ekonomiczne, polityczne i organizacyjne, a także relacje pomiędzy organami w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poszczególnych systemach politycznych na przykładzie wybranych 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65521391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</w:t>
            </w:r>
            <w:r w:rsidRPr="00A97A90">
              <w:rPr>
                <w:rFonts w:ascii="Corbel" w:hAnsi="Corbel"/>
                <w:sz w:val="24"/>
                <w:szCs w:val="24"/>
              </w:rPr>
              <w:t>U01</w:t>
            </w:r>
          </w:p>
        </w:tc>
      </w:tr>
      <w:tr w:rsidRPr="009C54AE" w:rsidR="00A4442A" w:rsidTr="4FE4258A" w14:paraId="0E1BACE2" w14:textId="77777777">
        <w:tc>
          <w:tcPr>
            <w:tcW w:w="1681" w:type="dxa"/>
            <w:tcMar/>
          </w:tcPr>
          <w:p w:rsidRPr="009C54AE" w:rsidR="00A4442A" w:rsidP="009C5102" w:rsidRDefault="00A4442A" w14:paraId="7030AE4C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169B8835" w14:textId="2DAA52F6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potrafi samodzielnie zdobywać wiedzę i rozwijać swoje profesjonalne umiejętności z zakresu teorii systemów politycznych</w:t>
            </w:r>
            <w:r>
              <w:rPr>
                <w:rFonts w:ascii="Corbel" w:hAnsi="Corbel"/>
                <w:sz w:val="24"/>
                <w:szCs w:val="24"/>
              </w:rPr>
              <w:t xml:space="preserve"> wybranych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  <w:r w:rsidRPr="00203BC8">
              <w:rPr>
                <w:rFonts w:ascii="Corbel" w:hAnsi="Corbel"/>
                <w:sz w:val="24"/>
                <w:szCs w:val="24"/>
              </w:rPr>
              <w:t>, korzystając z różnych źródeł i nowoczesnych technologii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67C510A0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A4442A" w:rsidTr="4FE4258A" w14:paraId="7B01A942" w14:textId="77777777">
        <w:tc>
          <w:tcPr>
            <w:tcW w:w="1681" w:type="dxa"/>
            <w:tcMar/>
          </w:tcPr>
          <w:p w:rsidRPr="009C54AE" w:rsidR="00A4442A" w:rsidP="009C5102" w:rsidRDefault="00A4442A" w14:paraId="56C41D03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3C99DDCC" w14:textId="19FA66CF">
            <w:pPr>
              <w:jc w:val="both"/>
            </w:pPr>
            <w:r w:rsidRPr="4FE4258A" w:rsidR="00A4442A">
              <w:rPr>
                <w:rFonts w:ascii="Corbel" w:hAnsi="Corbel"/>
                <w:sz w:val="24"/>
                <w:szCs w:val="24"/>
              </w:rPr>
              <w:t>student posiada umiejętność prowadzenia debaty, potrafi samodzielnie przygotować prace pisemne oraz wystąpienia ustne i prezentacje multimedialne związane z poszczególnymi cechami systemów politycznych</w:t>
            </w:r>
            <w:r w:rsidRPr="4FE4258A" w:rsidR="6DD5034C">
              <w:rPr>
                <w:rFonts w:ascii="Corbel" w:hAnsi="Corbel"/>
                <w:sz w:val="24"/>
                <w:szCs w:val="24"/>
              </w:rPr>
              <w:t xml:space="preserve"> </w:t>
            </w:r>
            <w:r w:rsidRPr="4FE4258A" w:rsidR="00A4442A">
              <w:rPr>
                <w:rFonts w:ascii="Corbel" w:hAnsi="Corbel"/>
                <w:sz w:val="24"/>
                <w:szCs w:val="24"/>
              </w:rPr>
              <w:t xml:space="preserve">i ustrojowych </w:t>
            </w:r>
            <w:r w:rsidRPr="4FE4258A" w:rsidR="00A4442A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4FE4258A" w:rsidR="00A4442A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75DEAF8D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Pr="009C54AE" w:rsidR="00A4442A" w:rsidTr="4FE4258A" w14:paraId="51B22700" w14:textId="77777777">
        <w:tc>
          <w:tcPr>
            <w:tcW w:w="1681" w:type="dxa"/>
            <w:tcMar/>
          </w:tcPr>
          <w:p w:rsidRPr="009C54AE" w:rsidR="00A4442A" w:rsidP="009C5102" w:rsidRDefault="00A4442A" w14:paraId="09C73EB1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3BBCCD90" w14:textId="77777777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jest gotów do krytycznej oceny posiadanej wiedzy i odbieranych treści w sposób umożliwiający konstruktywną wymianę poglądów i właściwą analizę problemu z zakresu teorii </w:t>
            </w:r>
            <w:r>
              <w:rPr>
                <w:rFonts w:ascii="Corbel" w:hAnsi="Corbel"/>
                <w:sz w:val="24"/>
                <w:szCs w:val="24"/>
              </w:rPr>
              <w:t xml:space="preserve">systemów ustrojowych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5526EF2B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Pr="009C54AE" w:rsidR="00A4442A" w:rsidTr="4FE4258A" w14:paraId="0A608F1A" w14:textId="77777777">
        <w:tc>
          <w:tcPr>
            <w:tcW w:w="1681" w:type="dxa"/>
            <w:tcMar/>
          </w:tcPr>
          <w:p w:rsidRPr="009C54AE" w:rsidR="00A4442A" w:rsidP="009C5102" w:rsidRDefault="00A4442A" w14:paraId="3A8F17CC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1E90BD0F" w14:textId="77777777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jest gotów do przedsiębiorczego i kreatywnego myślenia oraz działania z zakresu teorii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>
              <w:rPr>
                <w:rFonts w:ascii="Corbel" w:hAnsi="Corbel"/>
                <w:sz w:val="24"/>
                <w:szCs w:val="24"/>
              </w:rPr>
              <w:t>ustrojów państwowych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31B1BB05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85747A" w14:paraId="4871B77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4D974CE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08D2D1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308B38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P="009C54AE" w:rsidRDefault="0085747A" w14:paraId="4FDC6E3A" w14:textId="09DA61B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15"/>
      </w:tblGrid>
      <w:tr w:rsidRPr="00C5764C" w:rsidR="00276F45" w:rsidTr="4FE4258A" w14:paraId="45D1CA5E" w14:textId="77777777">
        <w:trPr>
          <w:trHeight w:val="409"/>
        </w:trPr>
        <w:tc>
          <w:tcPr>
            <w:tcW w:w="7253" w:type="dxa"/>
            <w:tcMar/>
          </w:tcPr>
          <w:p w:rsidRPr="00C5764C" w:rsidR="00276F45" w:rsidP="005C6858" w:rsidRDefault="00276F45" w14:paraId="765C1656" w14:textId="77777777">
            <w:pPr>
              <w:spacing w:after="12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5764C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Pr="00C5764C" w:rsidR="00276F45" w:rsidTr="4FE4258A" w14:paraId="1A7094BD" w14:textId="77777777">
        <w:trPr>
          <w:trHeight w:val="3429"/>
        </w:trPr>
        <w:tc>
          <w:tcPr>
            <w:tcW w:w="7253" w:type="dxa"/>
            <w:tcMar/>
          </w:tcPr>
          <w:tbl>
            <w:tblPr>
              <w:tblW w:w="776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765"/>
            </w:tblGrid>
            <w:tr w:rsidRPr="00C5764C" w:rsidR="00276F45" w:rsidTr="4FE4258A" w14:paraId="5C6932ED" w14:textId="77777777">
              <w:trPr>
                <w:trHeight w:val="22"/>
              </w:trPr>
              <w:tc>
                <w:tcPr>
                  <w:tcW w:w="7765" w:type="dxa"/>
                  <w:shd w:val="clear" w:color="auto" w:fill="auto"/>
                  <w:tcMar/>
                  <w:vAlign w:val="center"/>
                </w:tcPr>
                <w:p w:rsidRPr="00C5764C" w:rsidR="00276F45" w:rsidP="005C6858" w:rsidRDefault="00276F45" w14:paraId="1C4D4BFF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</w:t>
                  </w:r>
                </w:p>
              </w:tc>
            </w:tr>
            <w:tr w:rsidRPr="00C5764C" w:rsidR="00276F45" w:rsidTr="4FE4258A" w14:paraId="336B6D52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  <w:vAlign w:val="center"/>
                </w:tcPr>
                <w:p w:rsidRPr="00C5764C" w:rsidR="00276F45" w:rsidP="005C6858" w:rsidRDefault="00276F45" w14:paraId="4AD39E44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Formy państw współczesnych</w:t>
                  </w:r>
                </w:p>
              </w:tc>
            </w:tr>
            <w:tr w:rsidRPr="00C5764C" w:rsidR="00276F45" w:rsidTr="4FE4258A" w14:paraId="3027BFB7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  <w:vAlign w:val="center"/>
                </w:tcPr>
                <w:p w:rsidRPr="00C5764C" w:rsidR="00276F45" w:rsidP="005C6858" w:rsidRDefault="00276F45" w14:paraId="3B4DBBBB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Teoria konstytucji.</w:t>
                  </w:r>
                </w:p>
              </w:tc>
            </w:tr>
            <w:tr w:rsidRPr="00C5764C" w:rsidR="00276F45" w:rsidTr="4FE4258A" w14:paraId="172EF050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</w:tcPr>
                <w:p w:rsidRPr="00C5764C" w:rsidR="00276F45" w:rsidP="005C6858" w:rsidRDefault="00276F45" w14:paraId="7FF28D98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ustawodawcza.</w:t>
                  </w:r>
                </w:p>
              </w:tc>
            </w:tr>
            <w:tr w:rsidRPr="00C5764C" w:rsidR="00276F45" w:rsidTr="4FE4258A" w14:paraId="0C7CAF2E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</w:tcPr>
                <w:p w:rsidRPr="00C5764C" w:rsidR="00276F45" w:rsidP="005C6858" w:rsidRDefault="00276F45" w14:paraId="7EC5FCB5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wykonawcza.</w:t>
                  </w:r>
                </w:p>
              </w:tc>
            </w:tr>
            <w:tr w:rsidRPr="00C5764C" w:rsidR="00276F45" w:rsidTr="4FE4258A" w14:paraId="494FFA47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</w:tcPr>
                <w:p w:rsidRPr="00C5764C" w:rsidR="00276F45" w:rsidP="005C6858" w:rsidRDefault="00276F45" w14:paraId="26594244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sadownicza.</w:t>
                  </w:r>
                </w:p>
              </w:tc>
            </w:tr>
            <w:tr w:rsidRPr="00C5764C" w:rsidR="00276F45" w:rsidTr="4FE4258A" w14:paraId="2031263A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</w:tcPr>
                <w:p w:rsidRPr="00C5764C" w:rsidR="00276F45" w:rsidP="005C6858" w:rsidRDefault="00276F45" w14:paraId="4CB39392" w14:textId="736F313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Kontrola konstytucyjności prawa</w:t>
                  </w:r>
                </w:p>
              </w:tc>
            </w:tr>
            <w:tr w:rsidRPr="00C5764C" w:rsidR="00276F45" w:rsidTr="4FE4258A" w14:paraId="100911FE" w14:textId="77777777">
              <w:trPr>
                <w:trHeight w:val="22"/>
              </w:trPr>
              <w:tc>
                <w:tcPr>
                  <w:tcW w:w="7765" w:type="dxa"/>
                  <w:shd w:val="clear" w:color="auto" w:fill="auto"/>
                  <w:tcMar/>
                </w:tcPr>
                <w:p w:rsidRPr="00C5764C" w:rsidR="00276F45" w:rsidP="005C6858" w:rsidRDefault="00276F45" w14:paraId="1C414BE3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Samorząd terytorialny.</w:t>
                  </w:r>
                </w:p>
              </w:tc>
            </w:tr>
            <w:tr w:rsidRPr="00C5764C" w:rsidR="00276F45" w:rsidTr="4FE4258A" w14:paraId="7F48AF9F" w14:textId="77777777">
              <w:trPr>
                <w:trHeight w:val="13"/>
              </w:trPr>
              <w:tc>
                <w:tcPr>
                  <w:tcW w:w="7765" w:type="dxa"/>
                  <w:shd w:val="clear" w:color="auto" w:fill="auto"/>
                  <w:tcMar/>
                </w:tcPr>
                <w:p w:rsidRPr="00C5764C" w:rsidR="00276F45" w:rsidP="005C6858" w:rsidRDefault="00276F45" w14:paraId="4703FE89" w14:textId="6CF3785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</w:tc>
            </w:tr>
          </w:tbl>
          <w:p w:rsidRPr="00C5764C" w:rsidR="00276F45" w:rsidP="005C6858" w:rsidRDefault="00276F45" w14:paraId="22866F82" w14:textId="7777777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76F45" w:rsidP="009C54AE" w:rsidRDefault="00276F45" w14:paraId="1C5088E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F3F40B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C02522" w:rsidRDefault="009F4610" w14:paraId="319D79ED" w14:textId="5B8C2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2D4C07C">
        <w:rPr>
          <w:rFonts w:ascii="Corbel" w:hAnsi="Corbel"/>
          <w:smallCaps w:val="0"/>
        </w:rPr>
        <w:t>3.4 Metody dydaktyczne</w:t>
      </w:r>
      <w:r w:rsidRPr="32D4C07C">
        <w:rPr>
          <w:rFonts w:ascii="Corbel" w:hAnsi="Corbel"/>
          <w:b w:val="0"/>
          <w:smallCaps w:val="0"/>
        </w:rPr>
        <w:t xml:space="preserve"> </w:t>
      </w:r>
    </w:p>
    <w:p w:rsidRPr="00901F27" w:rsidR="00E960BB" w:rsidP="00172B7C" w:rsidRDefault="00172B7C" w14:paraId="015B53EA" w14:textId="6B97C50D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172B7C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172B7C">
        <w:rPr>
          <w:rFonts w:ascii="Corbel" w:hAnsi="Corbel"/>
          <w:b w:val="0"/>
          <w:bCs/>
          <w:smallCaps w:val="0"/>
          <w:szCs w:val="24"/>
        </w:rPr>
        <w:t>sprzętu multimedialnego.</w:t>
      </w:r>
    </w:p>
    <w:p w:rsidR="00E960BB" w:rsidP="009C54AE" w:rsidRDefault="00E960BB" w14:paraId="27AEF12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2825C0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5E311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78D798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97BD8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7B6E39" w:rsidTr="009C5102" w14:paraId="5D7F6696" w14:textId="77777777">
        <w:tc>
          <w:tcPr>
            <w:tcW w:w="1962" w:type="dxa"/>
            <w:vAlign w:val="center"/>
          </w:tcPr>
          <w:p w:rsidRPr="009C54AE" w:rsidR="007B6E39" w:rsidP="009C5102" w:rsidRDefault="007B6E39" w14:paraId="6E841B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7B6E39" w:rsidP="009C5102" w:rsidRDefault="007B6E39" w14:paraId="5D30E81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7B6E39" w:rsidP="009C5102" w:rsidRDefault="007B6E39" w14:paraId="384541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7B6E39" w:rsidP="009C5102" w:rsidRDefault="007B6E39" w14:paraId="53FD28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7B6E39" w:rsidP="009C5102" w:rsidRDefault="007B6E39" w14:paraId="31F6A0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7B6E39" w:rsidTr="009C5102" w14:paraId="643B8742" w14:textId="77777777">
        <w:tc>
          <w:tcPr>
            <w:tcW w:w="1962" w:type="dxa"/>
          </w:tcPr>
          <w:p w:rsidRPr="009C54AE" w:rsidR="007B6E39" w:rsidP="009C5102" w:rsidRDefault="007B6E39" w14:paraId="7B8F82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003FEF" w:rsidR="007B6E39" w:rsidP="009C5102" w:rsidRDefault="007B6E39" w14:paraId="4B9BB0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2ECC07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441EA201" w14:textId="77777777">
        <w:tc>
          <w:tcPr>
            <w:tcW w:w="1962" w:type="dxa"/>
          </w:tcPr>
          <w:p w:rsidRPr="009C54AE" w:rsidR="007B6E39" w:rsidP="009C5102" w:rsidRDefault="007B6E39" w14:paraId="5AC0E7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003FEF" w:rsidR="007B6E39" w:rsidP="009C5102" w:rsidRDefault="007B6E39" w14:paraId="3573D7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380F75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36156455" w14:textId="77777777">
        <w:tc>
          <w:tcPr>
            <w:tcW w:w="1962" w:type="dxa"/>
          </w:tcPr>
          <w:p w:rsidRPr="009C54AE" w:rsidR="007B6E39" w:rsidP="009C5102" w:rsidRDefault="007B6E39" w14:paraId="6639E8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003FEF" w:rsidR="007B6E39" w:rsidP="009C5102" w:rsidRDefault="007B6E39" w14:paraId="568B76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3F4E33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0E68C35F" w14:textId="77777777">
        <w:tc>
          <w:tcPr>
            <w:tcW w:w="1962" w:type="dxa"/>
          </w:tcPr>
          <w:p w:rsidRPr="009C54AE" w:rsidR="007B6E39" w:rsidP="009C5102" w:rsidRDefault="007B6E39" w14:paraId="6DB6D9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:rsidRPr="009C54AE" w:rsidR="007B6E39" w:rsidP="009C5102" w:rsidRDefault="007B6E39" w14:paraId="1ACDC3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62DB34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5C898DE0" w14:textId="77777777">
        <w:tc>
          <w:tcPr>
            <w:tcW w:w="1962" w:type="dxa"/>
          </w:tcPr>
          <w:p w:rsidRPr="009C54AE" w:rsidR="007B6E39" w:rsidP="009C5102" w:rsidRDefault="007B6E39" w14:paraId="641BD5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Pr="009C54AE" w:rsidR="007B6E39" w:rsidP="009C5102" w:rsidRDefault="007B6E39" w14:paraId="1ADB50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6AABD1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08009E3F" w14:textId="77777777">
        <w:tc>
          <w:tcPr>
            <w:tcW w:w="1962" w:type="dxa"/>
          </w:tcPr>
          <w:p w:rsidRPr="009C54AE" w:rsidR="007B6E39" w:rsidP="009C5102" w:rsidRDefault="007B6E39" w14:paraId="2414C3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Pr="009C54AE" w:rsidR="007B6E39" w:rsidP="009C5102" w:rsidRDefault="007B6E39" w14:paraId="4BA9AD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4761A4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54A5AC77" w14:textId="77777777">
        <w:tc>
          <w:tcPr>
            <w:tcW w:w="1962" w:type="dxa"/>
          </w:tcPr>
          <w:p w:rsidRPr="009C54AE" w:rsidR="007B6E39" w:rsidP="009C5102" w:rsidRDefault="007B6E39" w14:paraId="1AC386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:rsidRPr="009C54AE" w:rsidR="007B6E39" w:rsidP="009C5102" w:rsidRDefault="007B6E39" w14:paraId="5A04AA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000B82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07F3C808" w14:textId="77777777">
        <w:tc>
          <w:tcPr>
            <w:tcW w:w="1962" w:type="dxa"/>
          </w:tcPr>
          <w:p w:rsidRPr="009C54AE" w:rsidR="007B6E39" w:rsidP="009C5102" w:rsidRDefault="007B6E39" w14:paraId="72D641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:rsidRPr="009C54AE" w:rsidR="007B6E39" w:rsidP="009C5102" w:rsidRDefault="007B6E39" w14:paraId="20A349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9C54AE" w:rsidR="007B6E39" w:rsidP="009C5102" w:rsidRDefault="007B6E39" w14:paraId="3352BB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65D764A8" w14:textId="77777777">
        <w:tc>
          <w:tcPr>
            <w:tcW w:w="1962" w:type="dxa"/>
          </w:tcPr>
          <w:p w:rsidRPr="009C54AE" w:rsidR="007B6E39" w:rsidP="009C5102" w:rsidRDefault="007B6E39" w14:paraId="2E4DA0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</w:tcPr>
          <w:p w:rsidRPr="009C54AE" w:rsidR="007B6E39" w:rsidP="009C5102" w:rsidRDefault="007B6E39" w14:paraId="7313B7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5685CB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:rsidRPr="009C54AE" w:rsidR="00923D7D" w:rsidP="009C54AE" w:rsidRDefault="00923D7D" w14:paraId="0C51B2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52C9B2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B49BD6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FF6B131" w14:paraId="1F18ECFD" w14:textId="77777777">
        <w:tc>
          <w:tcPr>
            <w:tcW w:w="9670" w:type="dxa"/>
          </w:tcPr>
          <w:p w:rsidRPr="00447BF2" w:rsidR="00447BF2" w:rsidP="00447BF2" w:rsidRDefault="00447BF2" w14:paraId="21154B40" w14:textId="67BAB31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:rsidRPr="00447BF2" w:rsidR="00447BF2" w:rsidP="00447BF2" w:rsidRDefault="00447BF2" w14:paraId="48F4874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447BF2" w:rsidR="00447BF2" w:rsidP="00447BF2" w:rsidRDefault="00447BF2" w14:paraId="67F59A8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:rsidRPr="00447BF2" w:rsidR="00447BF2" w:rsidP="00447BF2" w:rsidRDefault="00447BF2" w14:paraId="54355B8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447BF2" w:rsidR="00447BF2" w:rsidP="00447BF2" w:rsidRDefault="00447BF2" w14:paraId="1E04E58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:rsidRPr="00447BF2" w:rsidR="00447BF2" w:rsidP="00447BF2" w:rsidRDefault="00447BF2" w14:paraId="3CE6D25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:rsidRPr="00447BF2" w:rsidR="00447BF2" w:rsidP="00447BF2" w:rsidRDefault="00447BF2" w14:paraId="7E216E4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447BF2" w:rsidR="00447BF2" w:rsidP="00447BF2" w:rsidRDefault="00447BF2" w14:paraId="6390D650" w14:textId="77777777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:rsidRPr="009C54AE" w:rsidR="0085747A" w:rsidP="00447BF2" w:rsidRDefault="00447BF2" w14:paraId="67756E64" w14:textId="467A9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</w:tc>
      </w:tr>
    </w:tbl>
    <w:p w:rsidRPr="009C54AE" w:rsidR="0085747A" w:rsidP="009C54AE" w:rsidRDefault="0085747A" w14:paraId="1A4866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6696C5B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2D09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32D4C07C" w14:paraId="46F9AC19" w14:textId="77777777">
        <w:tc>
          <w:tcPr>
            <w:tcW w:w="4962" w:type="dxa"/>
            <w:vAlign w:val="center"/>
          </w:tcPr>
          <w:p w:rsidRPr="009C54AE" w:rsidR="0085747A" w:rsidP="009C54AE" w:rsidRDefault="00C61DC5" w14:paraId="77C8C6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6C7105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2D4C07C" w14:paraId="57E2CFF1" w14:textId="77777777">
        <w:tc>
          <w:tcPr>
            <w:tcW w:w="4962" w:type="dxa"/>
          </w:tcPr>
          <w:p w:rsidRPr="009C54AE" w:rsidR="0085747A" w:rsidP="009C54AE" w:rsidRDefault="00CC6B09" w14:paraId="734C0E53" w14:textId="705971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6B0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9C54AE" w:rsidR="0085747A" w:rsidP="009C54AE" w:rsidRDefault="00C4186C" w14:paraId="47CE7EC9" w14:textId="39685C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 </w:t>
            </w:r>
          </w:p>
        </w:tc>
      </w:tr>
      <w:tr w:rsidRPr="009C54AE" w:rsidR="00C61DC5" w:rsidTr="32D4C07C" w14:paraId="6BFC7470" w14:textId="77777777">
        <w:tc>
          <w:tcPr>
            <w:tcW w:w="4962" w:type="dxa"/>
          </w:tcPr>
          <w:p w:rsidRPr="009C54AE" w:rsidR="00C61DC5" w:rsidP="009C54AE" w:rsidRDefault="00C61DC5" w14:paraId="335032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269F22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9C54AE" w:rsidRDefault="00C4186C" w14:paraId="42024421" w14:textId="10723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  <w:tr w:rsidRPr="009C54AE" w:rsidR="00C61DC5" w:rsidTr="32D4C07C" w14:paraId="1273EA79" w14:textId="77777777">
        <w:tc>
          <w:tcPr>
            <w:tcW w:w="4962" w:type="dxa"/>
          </w:tcPr>
          <w:p w:rsidRPr="009C54AE" w:rsidR="0071620A" w:rsidP="009C54AE" w:rsidRDefault="00C61DC5" w14:paraId="4F0BCD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2D18F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61DC5" w:rsidP="009C54AE" w:rsidRDefault="44EE0F8A" w14:paraId="0C6B7BAA" w14:textId="7AF7A2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 xml:space="preserve">52 </w:t>
            </w:r>
            <w:r w:rsidRPr="32D4C07C" w:rsidR="7749FA15">
              <w:rPr>
                <w:rFonts w:ascii="Corbel" w:hAnsi="Corbel"/>
                <w:sz w:val="24"/>
                <w:szCs w:val="24"/>
              </w:rPr>
              <w:t xml:space="preserve">godz. </w:t>
            </w:r>
          </w:p>
        </w:tc>
      </w:tr>
      <w:tr w:rsidRPr="009C54AE" w:rsidR="0085747A" w:rsidTr="32D4C07C" w14:paraId="7E96EF4B" w14:textId="77777777">
        <w:tc>
          <w:tcPr>
            <w:tcW w:w="4962" w:type="dxa"/>
          </w:tcPr>
          <w:p w:rsidRPr="009C54AE" w:rsidR="0085747A" w:rsidP="009C54AE" w:rsidRDefault="0085747A" w14:paraId="03F6E2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9C54AE" w:rsidRDefault="3BA263F8" w14:paraId="316B5B36" w14:textId="1B2E2C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32D4C07C" w14:paraId="30A9C766" w14:textId="77777777">
        <w:tc>
          <w:tcPr>
            <w:tcW w:w="4962" w:type="dxa"/>
          </w:tcPr>
          <w:p w:rsidRPr="009C54AE" w:rsidR="0085747A" w:rsidP="009C54AE" w:rsidRDefault="0085747A" w14:paraId="7F6717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9C54AE" w:rsidRDefault="00C4186C" w14:paraId="310890DA" w14:textId="00AD3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7C53637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61C2D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21767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6FB9CC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32D4C07C" w14:paraId="5F9B3561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DB9A3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32D4C07C" w:rsidRDefault="659B9CF1" w14:paraId="45B8DA4A" w14:textId="279D31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32D4C07C" w14:paraId="670A73B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05BA4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32D4C07C" w:rsidRDefault="791F8300" w14:paraId="36C963E7" w14:textId="465527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1705919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4BB009F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B7BA2C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4FE4258A" w14:paraId="1F94366F" w14:textId="77777777">
        <w:trPr>
          <w:trHeight w:val="397"/>
        </w:trPr>
        <w:tc>
          <w:tcPr>
            <w:tcW w:w="7513" w:type="dxa"/>
            <w:tcMar/>
          </w:tcPr>
          <w:p w:rsidR="0085747A" w:rsidP="32D4C07C" w:rsidRDefault="0085747A" w14:paraId="74544C1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640486" w:rsidR="00640486" w:rsidP="00640486" w:rsidRDefault="00640486" w14:paraId="5C01C6D3" w14:textId="6F13DC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Sagan S., Serzhanova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Nauka o państwie współczesnym, Warszawa 2015.</w:t>
            </w:r>
          </w:p>
          <w:p w:rsidR="00640486" w:rsidP="00640486" w:rsidRDefault="00640486" w14:paraId="4B356238" w14:textId="1778C4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:rsidRPr="00801CAA" w:rsidR="00801CAA" w:rsidP="00801CAA" w:rsidRDefault="00801CAA" w14:paraId="0FC7B8D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polityczne. Podręcznik akademicki. Zagadnienia teoretyczne, red. M. Bankowicz, B. Kosowska-Gąstoł, Kraków 2019.</w:t>
            </w:r>
          </w:p>
          <w:p w:rsidR="00801CAA" w:rsidP="00801CAA" w:rsidRDefault="00801CAA" w14:paraId="0F1EC7D8" w14:textId="6FAA28E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Konopelko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Wprowadzenie do teorii systemów politycznych, Białystok, 2010</w:t>
            </w:r>
          </w:p>
          <w:p w:rsidR="00640486" w:rsidP="00640486" w:rsidRDefault="00640486" w14:paraId="6819B988" w14:textId="0E2C24A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ustroje polityczne, red. M. Żmigrodzki, B. Dziemidok-Olszewska, Warszawa 2013.</w:t>
            </w:r>
          </w:p>
          <w:p w:rsidRPr="00640486" w:rsidR="00801CAA" w:rsidP="00640486" w:rsidRDefault="00801CAA" w14:paraId="4E87A03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640486" w:rsidP="00640486" w:rsidRDefault="00640486" w14:paraId="2DB4DA6C" w14:textId="28A481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systemy polityczne. Zarys teorii i praktyki w wybranych państwach świata, Olsztyn 2005.</w:t>
            </w:r>
          </w:p>
          <w:p w:rsidRPr="009C54AE" w:rsidR="00801CAA" w:rsidP="00640486" w:rsidRDefault="00801CAA" w14:paraId="11204F70" w14:textId="1C1D5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4FE4258A" w14:paraId="5303B63E" w14:textId="77777777">
        <w:trPr>
          <w:trHeight w:val="397"/>
        </w:trPr>
        <w:tc>
          <w:tcPr>
            <w:tcW w:w="7513" w:type="dxa"/>
            <w:tcMar/>
          </w:tcPr>
          <w:p w:rsidR="0085747A" w:rsidP="32D4C07C" w:rsidRDefault="0085747A" w14:paraId="5540613D" w14:textId="2C6011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uzupełniająca:</w:t>
            </w:r>
            <w:r w:rsidRPr="32D4C07C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="004F3C1D" w:rsidP="009C54AE" w:rsidRDefault="004F3C1D" w14:paraId="7C7F87D1" w14:textId="438A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F3C1D" w:rsidP="004F3C1D" w:rsidRDefault="004F3C1D" w14:paraId="1F49CF1C" w14:textId="49732A4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erzhanova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Kompetencje Adwokata Ludu w Rumunii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 of Modern Science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” 2015, nr 3. </w:t>
            </w:r>
          </w:p>
          <w:p w:rsidR="004F3C1D" w:rsidP="004F3C1D" w:rsidRDefault="004F3C1D" w14:paraId="2C77D976" w14:textId="30876CE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Serzhanova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Organizacja instytucji Adwokata Ludu w Rumunii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 of Modern Science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 xml:space="preserve">” 2015, nr 4. </w:t>
            </w:r>
          </w:p>
          <w:p w:rsidRPr="00295183" w:rsidR="00640486" w:rsidP="4FE4258A" w:rsidRDefault="00295183" w14:paraId="0FB894B4" w14:textId="57EF0C8A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Serzhanova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V.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Wilk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Nowak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K.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, 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Plis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4FE4258A" w:rsidR="2C79E87E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(red.), Problem państw nieuznawanych we współczesnym świecie, Warszawa 2019.</w:t>
            </w:r>
          </w:p>
          <w:p w:rsidR="00640486" w:rsidP="4FE4258A" w:rsidRDefault="00640486" w14:paraId="1832896A" w14:textId="3BA65889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4FE4258A" w:rsidR="5970708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Konstytucja Republiki Kosowa,</w:t>
            </w:r>
            <w:r w:rsidRPr="4FE4258A" w:rsidR="77326B1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wstęp i </w:t>
            </w:r>
            <w:r w:rsidRPr="4FE4258A" w:rsidR="77326B1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tłumaczenie,</w:t>
            </w:r>
            <w:r w:rsidRPr="4FE4258A" w:rsidR="77326B1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K. Nowak, </w:t>
            </w:r>
            <w:r w:rsidRPr="4FE4258A" w:rsidR="5970708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Rzeszów 2010. </w:t>
            </w:r>
          </w:p>
          <w:p w:rsidR="00987B8B" w:rsidP="00987B8B" w:rsidRDefault="00987B8B" w14:paraId="6BEA3901" w14:textId="78BCE7EE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Nowak K., </w:t>
            </w:r>
            <w:r w:rsidRPr="00987B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ustroju Gagauzji - przyczynek do dyskusji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„</w:t>
            </w:r>
            <w:r w:rsidRPr="00987B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Roczniki Administracji i Prawa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” 2019, t </w:t>
            </w:r>
            <w:r w:rsidRPr="00987B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spec., nr 19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:rsidR="00615832" w:rsidP="00640486" w:rsidRDefault="00615832" w14:paraId="356B8F06" w14:textId="4E092E8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Nowak K., </w:t>
            </w:r>
            <w:r w:rsidRPr="006158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The Constitutional Court of Kosovo - Introductory Remarks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„</w:t>
            </w:r>
            <w:r w:rsidRPr="006158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Przegląd Prawa Konstytucyjnego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” 2020, nr 6. </w:t>
            </w:r>
          </w:p>
          <w:p w:rsidRPr="00640486" w:rsidR="00640486" w:rsidP="00640486" w:rsidRDefault="00640486" w14:paraId="32A74C20" w14:textId="720B453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:rsidR="00E94687" w:rsidP="00640486" w:rsidRDefault="00640486" w14:paraId="0725F298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Wojnacki: System konstytucyjny Albanii,</w:t>
            </w:r>
          </w:p>
          <w:p w:rsidR="00E94687" w:rsidP="00640486" w:rsidRDefault="00640486" w14:paraId="6C08B666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Grzybowski, J. Karp: System konstytucyjny Bułgarii, </w:t>
            </w:r>
          </w:p>
          <w:p w:rsidR="00E94687" w:rsidP="00640486" w:rsidRDefault="00640486" w14:paraId="312BEEF3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Grzybowski, J. Karp: System konstytucyjny Chorwacji,</w:t>
            </w:r>
          </w:p>
          <w:p w:rsidR="00E94687" w:rsidP="00640486" w:rsidRDefault="00640486" w14:paraId="682EC379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K. Skotonicki: System konstytucyjny Czech, </w:t>
            </w:r>
          </w:p>
          <w:p w:rsidR="00E94687" w:rsidP="00640486" w:rsidRDefault="00640486" w14:paraId="4C6991E5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Głowacki: System konstytucyjny Holandii, </w:t>
            </w:r>
          </w:p>
          <w:p w:rsidRPr="00640486" w:rsidR="00640486" w:rsidP="00640486" w:rsidRDefault="00640486" w14:paraId="57202357" w14:textId="35F742F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Brodziński: System konstytucyjny Rumunii, J. Wojnicki: System konstytucyjny Serbii i Czarnogóry, Z. Czeszejko-Sochacki: System konstytucyjny Szwajcarii, P. Mikuli: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:rsidRPr="009C54AE" w:rsidR="00640486" w:rsidP="00640486" w:rsidRDefault="00640486" w14:paraId="13F90363" w14:textId="06F8B7E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Serie: Konstytucje świata oraz Parlamenty świata, Wydawnictwo Sejmowe.</w:t>
            </w:r>
          </w:p>
        </w:tc>
      </w:tr>
    </w:tbl>
    <w:p w:rsidRPr="009C54AE" w:rsidR="0085747A" w:rsidP="009C54AE" w:rsidRDefault="0085747A" w14:paraId="50735B1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747A50C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379D0D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1281" w:rsidP="00C16ABF" w:rsidRDefault="00AC1281" w14:paraId="05177D9B" w14:textId="77777777">
      <w:pPr>
        <w:spacing w:after="0" w:line="240" w:lineRule="auto"/>
      </w:pPr>
      <w:r>
        <w:separator/>
      </w:r>
    </w:p>
  </w:endnote>
  <w:endnote w:type="continuationSeparator" w:id="0">
    <w:p w:rsidR="00AC1281" w:rsidP="00C16ABF" w:rsidRDefault="00AC1281" w14:paraId="66092FB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1281" w:rsidP="00C16ABF" w:rsidRDefault="00AC1281" w14:paraId="03C1B6C9" w14:textId="77777777">
      <w:pPr>
        <w:spacing w:after="0" w:line="240" w:lineRule="auto"/>
      </w:pPr>
      <w:r>
        <w:separator/>
      </w:r>
    </w:p>
  </w:footnote>
  <w:footnote w:type="continuationSeparator" w:id="0">
    <w:p w:rsidR="00AC1281" w:rsidP="00C16ABF" w:rsidRDefault="00AC1281" w14:paraId="169D7ACF" w14:textId="77777777">
      <w:pPr>
        <w:spacing w:after="0" w:line="240" w:lineRule="auto"/>
      </w:pPr>
      <w:r>
        <w:continuationSeparator/>
      </w:r>
    </w:p>
  </w:footnote>
  <w:footnote w:id="1">
    <w:p w:rsidR="00A4442A" w:rsidP="00A4442A" w:rsidRDefault="00A4442A" w14:paraId="355E9B9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2C57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171414">
    <w:abstractNumId w:val="0"/>
  </w:num>
  <w:num w:numId="2" w16cid:durableId="452599145">
    <w:abstractNumId w:val="3"/>
  </w:num>
  <w:num w:numId="3" w16cid:durableId="474297736">
    <w:abstractNumId w:val="1"/>
  </w:num>
  <w:num w:numId="4" w16cid:durableId="50609629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F"/>
    <w:rsid w:val="000048FD"/>
    <w:rsid w:val="000077B4"/>
    <w:rsid w:val="00015B8F"/>
    <w:rsid w:val="00022ECE"/>
    <w:rsid w:val="00042A51"/>
    <w:rsid w:val="00042D2E"/>
    <w:rsid w:val="00044C82"/>
    <w:rsid w:val="00050035"/>
    <w:rsid w:val="00053095"/>
    <w:rsid w:val="00070ED6"/>
    <w:rsid w:val="000742DC"/>
    <w:rsid w:val="00084C12"/>
    <w:rsid w:val="0009462C"/>
    <w:rsid w:val="00094B12"/>
    <w:rsid w:val="00096C46"/>
    <w:rsid w:val="000A296F"/>
    <w:rsid w:val="000A2A28"/>
    <w:rsid w:val="000A2FAC"/>
    <w:rsid w:val="000A3CDF"/>
    <w:rsid w:val="000A727A"/>
    <w:rsid w:val="000B192D"/>
    <w:rsid w:val="000B28EE"/>
    <w:rsid w:val="000B3E37"/>
    <w:rsid w:val="000D04B0"/>
    <w:rsid w:val="000F1C57"/>
    <w:rsid w:val="000F5615"/>
    <w:rsid w:val="00105C1A"/>
    <w:rsid w:val="0011188D"/>
    <w:rsid w:val="00124BFF"/>
    <w:rsid w:val="0012560E"/>
    <w:rsid w:val="00127108"/>
    <w:rsid w:val="00134833"/>
    <w:rsid w:val="00134B13"/>
    <w:rsid w:val="00146BC0"/>
    <w:rsid w:val="00153C41"/>
    <w:rsid w:val="00154381"/>
    <w:rsid w:val="0015467D"/>
    <w:rsid w:val="001640A7"/>
    <w:rsid w:val="00164FA7"/>
    <w:rsid w:val="00166A03"/>
    <w:rsid w:val="001718A7"/>
    <w:rsid w:val="00172B7C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AB4"/>
    <w:rsid w:val="00244ABC"/>
    <w:rsid w:val="0024788C"/>
    <w:rsid w:val="002534BB"/>
    <w:rsid w:val="00276F45"/>
    <w:rsid w:val="00281FF2"/>
    <w:rsid w:val="002857DE"/>
    <w:rsid w:val="00291567"/>
    <w:rsid w:val="002951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03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77A"/>
    <w:rsid w:val="003A0A5B"/>
    <w:rsid w:val="003A1176"/>
    <w:rsid w:val="003C0BAE"/>
    <w:rsid w:val="003D18A9"/>
    <w:rsid w:val="003D6286"/>
    <w:rsid w:val="003D6CE2"/>
    <w:rsid w:val="003E1941"/>
    <w:rsid w:val="003E2FE6"/>
    <w:rsid w:val="003E49D5"/>
    <w:rsid w:val="003F205D"/>
    <w:rsid w:val="003F38C0"/>
    <w:rsid w:val="00404378"/>
    <w:rsid w:val="00414E3C"/>
    <w:rsid w:val="0042244A"/>
    <w:rsid w:val="0042745A"/>
    <w:rsid w:val="00431D5C"/>
    <w:rsid w:val="004344C3"/>
    <w:rsid w:val="004362C6"/>
    <w:rsid w:val="00437FA2"/>
    <w:rsid w:val="00445970"/>
    <w:rsid w:val="00447BF2"/>
    <w:rsid w:val="00461EFC"/>
    <w:rsid w:val="004652C2"/>
    <w:rsid w:val="004706D1"/>
    <w:rsid w:val="00471326"/>
    <w:rsid w:val="0047598D"/>
    <w:rsid w:val="004840FD"/>
    <w:rsid w:val="00490F7D"/>
    <w:rsid w:val="00491678"/>
    <w:rsid w:val="004934B0"/>
    <w:rsid w:val="004968E2"/>
    <w:rsid w:val="004A3EEA"/>
    <w:rsid w:val="004A4D1F"/>
    <w:rsid w:val="004D5282"/>
    <w:rsid w:val="004F1551"/>
    <w:rsid w:val="004F2F69"/>
    <w:rsid w:val="004F3C1D"/>
    <w:rsid w:val="004F55A3"/>
    <w:rsid w:val="0050496F"/>
    <w:rsid w:val="00513B6F"/>
    <w:rsid w:val="00517C63"/>
    <w:rsid w:val="005363C4"/>
    <w:rsid w:val="00536BDE"/>
    <w:rsid w:val="00542D2A"/>
    <w:rsid w:val="00543ACC"/>
    <w:rsid w:val="0056696D"/>
    <w:rsid w:val="00570A25"/>
    <w:rsid w:val="0059484D"/>
    <w:rsid w:val="005A0855"/>
    <w:rsid w:val="005A133C"/>
    <w:rsid w:val="005A3196"/>
    <w:rsid w:val="005B5B0C"/>
    <w:rsid w:val="005C080F"/>
    <w:rsid w:val="005C55E5"/>
    <w:rsid w:val="005C696A"/>
    <w:rsid w:val="005E6E85"/>
    <w:rsid w:val="005F31D2"/>
    <w:rsid w:val="0061029B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5843"/>
    <w:rsid w:val="00696477"/>
    <w:rsid w:val="006B1D85"/>
    <w:rsid w:val="006C3B1E"/>
    <w:rsid w:val="006D050F"/>
    <w:rsid w:val="006D6139"/>
    <w:rsid w:val="006E5D65"/>
    <w:rsid w:val="006E7418"/>
    <w:rsid w:val="006E773C"/>
    <w:rsid w:val="006F1282"/>
    <w:rsid w:val="006F1FBC"/>
    <w:rsid w:val="006F31E2"/>
    <w:rsid w:val="00706544"/>
    <w:rsid w:val="007072BA"/>
    <w:rsid w:val="0071620A"/>
    <w:rsid w:val="00724677"/>
    <w:rsid w:val="00725459"/>
    <w:rsid w:val="007322D4"/>
    <w:rsid w:val="007327BD"/>
    <w:rsid w:val="0073303B"/>
    <w:rsid w:val="00734608"/>
    <w:rsid w:val="00740340"/>
    <w:rsid w:val="00745302"/>
    <w:rsid w:val="007461D6"/>
    <w:rsid w:val="00746EC8"/>
    <w:rsid w:val="00763BF1"/>
    <w:rsid w:val="00766FD4"/>
    <w:rsid w:val="00776F46"/>
    <w:rsid w:val="0078168C"/>
    <w:rsid w:val="00787C2A"/>
    <w:rsid w:val="00790E27"/>
    <w:rsid w:val="007A4022"/>
    <w:rsid w:val="007A6E6E"/>
    <w:rsid w:val="007B6E39"/>
    <w:rsid w:val="007C2AF5"/>
    <w:rsid w:val="007C3299"/>
    <w:rsid w:val="007C3BCC"/>
    <w:rsid w:val="007C4546"/>
    <w:rsid w:val="007D6E56"/>
    <w:rsid w:val="007F4155"/>
    <w:rsid w:val="00801CAA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F27"/>
    <w:rsid w:val="00916188"/>
    <w:rsid w:val="00923D7D"/>
    <w:rsid w:val="00943AC8"/>
    <w:rsid w:val="009508DF"/>
    <w:rsid w:val="00950DAC"/>
    <w:rsid w:val="00954A07"/>
    <w:rsid w:val="00987B8B"/>
    <w:rsid w:val="00997F14"/>
    <w:rsid w:val="009A537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FDE"/>
    <w:rsid w:val="00A155EE"/>
    <w:rsid w:val="00A2245B"/>
    <w:rsid w:val="00A30110"/>
    <w:rsid w:val="00A36899"/>
    <w:rsid w:val="00A371F6"/>
    <w:rsid w:val="00A43BF6"/>
    <w:rsid w:val="00A4442A"/>
    <w:rsid w:val="00A53FA5"/>
    <w:rsid w:val="00A54817"/>
    <w:rsid w:val="00A601C8"/>
    <w:rsid w:val="00A60799"/>
    <w:rsid w:val="00A81F42"/>
    <w:rsid w:val="00A84C85"/>
    <w:rsid w:val="00A97DE1"/>
    <w:rsid w:val="00AB053C"/>
    <w:rsid w:val="00AB5D47"/>
    <w:rsid w:val="00AC1281"/>
    <w:rsid w:val="00AD0CE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3F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237"/>
    <w:rsid w:val="00B86750"/>
    <w:rsid w:val="00B90885"/>
    <w:rsid w:val="00BB520A"/>
    <w:rsid w:val="00BC0BC9"/>
    <w:rsid w:val="00BD3869"/>
    <w:rsid w:val="00BD66E9"/>
    <w:rsid w:val="00BD6FF4"/>
    <w:rsid w:val="00BF2C41"/>
    <w:rsid w:val="00C00012"/>
    <w:rsid w:val="00C02522"/>
    <w:rsid w:val="00C058B4"/>
    <w:rsid w:val="00C05F44"/>
    <w:rsid w:val="00C10C04"/>
    <w:rsid w:val="00C131B5"/>
    <w:rsid w:val="00C16ABF"/>
    <w:rsid w:val="00C170AE"/>
    <w:rsid w:val="00C22576"/>
    <w:rsid w:val="00C26CB7"/>
    <w:rsid w:val="00C324C1"/>
    <w:rsid w:val="00C36992"/>
    <w:rsid w:val="00C4186C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6B0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B14"/>
    <w:rsid w:val="00DA2114"/>
    <w:rsid w:val="00DE09C0"/>
    <w:rsid w:val="00DE4A14"/>
    <w:rsid w:val="00DF320D"/>
    <w:rsid w:val="00DF71C8"/>
    <w:rsid w:val="00E058CD"/>
    <w:rsid w:val="00E129B8"/>
    <w:rsid w:val="00E21E7D"/>
    <w:rsid w:val="00E22FBC"/>
    <w:rsid w:val="00E24BF5"/>
    <w:rsid w:val="00E25338"/>
    <w:rsid w:val="00E46692"/>
    <w:rsid w:val="00E51E44"/>
    <w:rsid w:val="00E63348"/>
    <w:rsid w:val="00E742AA"/>
    <w:rsid w:val="00E77E88"/>
    <w:rsid w:val="00E8107D"/>
    <w:rsid w:val="00E94687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D4"/>
    <w:rsid w:val="00F7066B"/>
    <w:rsid w:val="00F83B28"/>
    <w:rsid w:val="00F91F01"/>
    <w:rsid w:val="00F974DA"/>
    <w:rsid w:val="00FA46E5"/>
    <w:rsid w:val="00FB2CA0"/>
    <w:rsid w:val="00FB7DBA"/>
    <w:rsid w:val="00FC1C25"/>
    <w:rsid w:val="00FC3F45"/>
    <w:rsid w:val="00FD503F"/>
    <w:rsid w:val="00FD7589"/>
    <w:rsid w:val="00FF016A"/>
    <w:rsid w:val="00FF1401"/>
    <w:rsid w:val="00FF5E7D"/>
    <w:rsid w:val="0239960E"/>
    <w:rsid w:val="1EAC615A"/>
    <w:rsid w:val="2C79E87E"/>
    <w:rsid w:val="2FF6B131"/>
    <w:rsid w:val="3214E422"/>
    <w:rsid w:val="32D4C07C"/>
    <w:rsid w:val="347090DD"/>
    <w:rsid w:val="349BD2A4"/>
    <w:rsid w:val="39440200"/>
    <w:rsid w:val="3BA263F8"/>
    <w:rsid w:val="3C250B54"/>
    <w:rsid w:val="44EE0F8A"/>
    <w:rsid w:val="4AFDE3B1"/>
    <w:rsid w:val="4CAC84C8"/>
    <w:rsid w:val="4FE4258A"/>
    <w:rsid w:val="5970708B"/>
    <w:rsid w:val="62E56754"/>
    <w:rsid w:val="659B9CF1"/>
    <w:rsid w:val="6744256E"/>
    <w:rsid w:val="6CC0E7FD"/>
    <w:rsid w:val="6DD5034C"/>
    <w:rsid w:val="77326B1D"/>
    <w:rsid w:val="7749FA15"/>
    <w:rsid w:val="791F8300"/>
    <w:rsid w:val="7BD58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28</revision>
  <lastPrinted>2019-02-06T12:12:00.0000000Z</lastPrinted>
  <dcterms:created xsi:type="dcterms:W3CDTF">2021-12-09T18:58:00.0000000Z</dcterms:created>
  <dcterms:modified xsi:type="dcterms:W3CDTF">2023-09-29T04:49:28.6883134Z</dcterms:modified>
</coreProperties>
</file>